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B92B48" w:rsidRPr="00C017DF" w14:paraId="02FDF85C" w14:textId="77777777" w:rsidTr="004A34E8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70E1CF" w14:textId="77777777" w:rsidR="00B92B48" w:rsidRPr="006E3F12" w:rsidRDefault="00B92B48" w:rsidP="00353AA3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93882F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L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2DC3F94" w14:textId="77777777" w:rsidR="00B92B48" w:rsidRPr="005D277D" w:rsidRDefault="00B92B48" w:rsidP="00353AA3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7FD5B3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4A34E8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647E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1361212" w14:textId="77777777" w:rsidR="00B92B48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5FDF16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2B48" w:rsidRPr="00C017DF" w14:paraId="16C84AF1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642D8439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67A01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61F351C0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E942756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6005C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75389565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B92B48" w:rsidRPr="00C017DF" w14:paraId="58898B08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CEFADC9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EAAE45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32C5407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6A0448C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6D726495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B92B48" w:rsidRPr="00C017DF" w14:paraId="5D810C27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FA7A91E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E0FBD5D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CE06DFA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8E7FDD0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57010747" w14:textId="77777777" w:rsidR="00B92B48" w:rsidRPr="00C017DF" w:rsidRDefault="00B92B48" w:rsidP="00353A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B92B48" w:rsidRPr="00C017DF" w14:paraId="5169C753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ABC1A72" w14:textId="77777777" w:rsidR="00B92B48" w:rsidRPr="00C017DF" w:rsidRDefault="00B92B48" w:rsidP="00B92B48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D4F5EEE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48F9B04B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DED134D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B0A3395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92B48" w:rsidRPr="00C017DF" w14:paraId="71E31A4E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6210A014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2DA12CE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7310461E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25EF292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F8CA6AE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92B48" w:rsidRPr="00C017DF" w14:paraId="12F11BFC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0750BE9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556C0F0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C34821E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457084F3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8A94622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0F43062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B92B48" w:rsidRPr="00C017DF" w14:paraId="7FDFA479" w14:textId="77777777" w:rsidTr="00353AA3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6CB5A1A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24C8332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4C51D048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79B0400F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996717D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1B8CB3EF" w14:textId="77777777" w:rsidR="00B92B48" w:rsidRPr="00C017DF" w:rsidRDefault="00B92B48" w:rsidP="00B92B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41B5AF31" w14:textId="77777777" w:rsid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720EC0BE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639B89E0" w14:textId="77777777" w:rsidTr="00744A50">
        <w:tc>
          <w:tcPr>
            <w:tcW w:w="9494" w:type="dxa"/>
            <w:gridSpan w:val="7"/>
            <w:shd w:val="clear" w:color="auto" w:fill="auto"/>
          </w:tcPr>
          <w:p w14:paraId="3B051FFA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4EA8837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C8A800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E1E92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BB7A1A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4822F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7250A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8DA26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30638EAB" w14:textId="77777777" w:rsidTr="00D40B8B">
        <w:tc>
          <w:tcPr>
            <w:tcW w:w="1356" w:type="dxa"/>
            <w:shd w:val="clear" w:color="auto" w:fill="auto"/>
          </w:tcPr>
          <w:p w14:paraId="6105556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24A93F82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BF62CD4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7E22893E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DF813A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1159D99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354B9A19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6651670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1F1AC6DB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Moeilijkheidsgraad</w:t>
      </w:r>
      <w:r w:rsidR="00684D3F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84D3F">
        <w:rPr>
          <w:rFonts w:ascii="Arial" w:hAnsi="Arial" w:cs="Arial"/>
          <w:b/>
          <w:bCs/>
          <w:sz w:val="20"/>
          <w:szCs w:val="20"/>
        </w:rPr>
        <w:tab/>
      </w:r>
      <w:r w:rsidR="00684D3F" w:rsidRPr="00684D3F">
        <w:rPr>
          <w:rFonts w:ascii="Arial" w:hAnsi="Arial" w:cs="Arial"/>
          <w:bCs/>
          <w:sz w:val="20"/>
          <w:szCs w:val="20"/>
        </w:rPr>
        <w:t>Geen beoordeling in de klasse L</w:t>
      </w:r>
    </w:p>
    <w:p w14:paraId="614B7AAD" w14:textId="77777777" w:rsidR="00921A96" w:rsidRPr="008A0098" w:rsidRDefault="00717D6B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27AE24C0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</w:p>
    <w:p w14:paraId="5EC4B4C9" w14:textId="77777777" w:rsidR="00891CF1" w:rsidRDefault="00891CF1" w:rsidP="00891CF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3B587775" w14:textId="77777777" w:rsidR="00891CF1" w:rsidRPr="008A74E4" w:rsidRDefault="00891CF1" w:rsidP="00891CF1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891CF1" w:rsidRPr="00170EA2" w14:paraId="7B5F4A4C" w14:textId="77777777" w:rsidTr="00A103DF">
        <w:tc>
          <w:tcPr>
            <w:tcW w:w="2802" w:type="dxa"/>
            <w:shd w:val="clear" w:color="auto" w:fill="auto"/>
          </w:tcPr>
          <w:p w14:paraId="4BEBA7AF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2A8CB8CC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739A23E0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891CF1" w:rsidRPr="00170EA2" w14:paraId="083A978E" w14:textId="77777777" w:rsidTr="00A103DF">
        <w:tc>
          <w:tcPr>
            <w:tcW w:w="2802" w:type="dxa"/>
            <w:shd w:val="clear" w:color="auto" w:fill="auto"/>
          </w:tcPr>
          <w:p w14:paraId="11B2449E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7EFF1060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1A242ECF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247F75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AD4D35D" w14:textId="77777777" w:rsidR="00891CF1" w:rsidRPr="00170EA2" w:rsidRDefault="00891CF1" w:rsidP="00891CF1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891CF1" w:rsidRPr="00170EA2" w14:paraId="3D038B5F" w14:textId="77777777" w:rsidTr="00A103DF">
        <w:tc>
          <w:tcPr>
            <w:tcW w:w="1164" w:type="dxa"/>
            <w:shd w:val="clear" w:color="auto" w:fill="auto"/>
          </w:tcPr>
          <w:p w14:paraId="61BD7A23" w14:textId="77777777" w:rsidR="00891CF1" w:rsidRPr="00170EA2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C06A29D" w14:textId="77777777" w:rsidR="00891CF1" w:rsidRDefault="00891CF1" w:rsidP="00891CF1">
      <w:pPr>
        <w:rPr>
          <w:rFonts w:ascii="Arial" w:hAnsi="Arial" w:cs="Arial"/>
          <w:b/>
          <w:bCs/>
          <w:sz w:val="20"/>
          <w:szCs w:val="20"/>
        </w:rPr>
      </w:pPr>
    </w:p>
    <w:p w14:paraId="3599387A" w14:textId="77777777" w:rsidR="0051119D" w:rsidRDefault="00891CF1" w:rsidP="00891CF1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51119D" w:rsidRPr="00744A50" w14:paraId="35405B7D" w14:textId="77777777" w:rsidTr="008237C4">
        <w:tc>
          <w:tcPr>
            <w:tcW w:w="4928" w:type="dxa"/>
            <w:shd w:val="clear" w:color="auto" w:fill="auto"/>
          </w:tcPr>
          <w:p w14:paraId="5218792F" w14:textId="77777777" w:rsidR="0051119D" w:rsidRPr="00744A50" w:rsidRDefault="0051119D" w:rsidP="008237C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0FEDEA40" w14:textId="77777777" w:rsidR="0051119D" w:rsidRPr="00744A50" w:rsidRDefault="0051119D" w:rsidP="008237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10293C5" w14:textId="77777777" w:rsidR="00891CF1" w:rsidRDefault="00891CF1" w:rsidP="00891CF1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AEB995F" w14:textId="77777777" w:rsidR="00891CF1" w:rsidRDefault="00891CF1" w:rsidP="00891CF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891CF1" w:rsidRPr="00D40B8B" w14:paraId="7B10DDFB" w14:textId="77777777" w:rsidTr="00A103DF">
        <w:trPr>
          <w:trHeight w:val="271"/>
        </w:trPr>
        <w:tc>
          <w:tcPr>
            <w:tcW w:w="2802" w:type="dxa"/>
            <w:shd w:val="clear" w:color="auto" w:fill="auto"/>
          </w:tcPr>
          <w:p w14:paraId="1B67C32F" w14:textId="77777777" w:rsidR="00891CF1" w:rsidRPr="00D40B8B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(100%)</w:t>
            </w:r>
          </w:p>
        </w:tc>
        <w:tc>
          <w:tcPr>
            <w:tcW w:w="1275" w:type="dxa"/>
            <w:shd w:val="clear" w:color="auto" w:fill="auto"/>
          </w:tcPr>
          <w:p w14:paraId="76B78FB4" w14:textId="77777777" w:rsidR="00891CF1" w:rsidRPr="00D40B8B" w:rsidRDefault="00891CF1" w:rsidP="00A103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120CE1C" w14:textId="77777777" w:rsidR="00615814" w:rsidRDefault="00007C58" w:rsidP="00007C5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728FDF9C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1E0CF01F" w14:textId="77777777" w:rsidTr="008A0098">
        <w:tc>
          <w:tcPr>
            <w:tcW w:w="3544" w:type="dxa"/>
            <w:shd w:val="clear" w:color="auto" w:fill="auto"/>
            <w:vAlign w:val="center"/>
          </w:tcPr>
          <w:p w14:paraId="148262E7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9037C2">
              <w:rPr>
                <w:rFonts w:ascii="Arial" w:hAnsi="Arial" w:cs="Arial"/>
                <w:b/>
                <w:sz w:val="20"/>
                <w:szCs w:val="20"/>
              </w:rPr>
              <w:t>Cijfer t</w:t>
            </w:r>
            <w:r w:rsidR="00007C58" w:rsidRPr="008A0098">
              <w:rPr>
                <w:rFonts w:ascii="Arial" w:hAnsi="Arial" w:cs="Arial"/>
                <w:b/>
                <w:sz w:val="20"/>
                <w:szCs w:val="20"/>
              </w:rPr>
              <w:t xml:space="preserve">echniek </w:t>
            </w:r>
          </w:p>
          <w:p w14:paraId="6918FBE0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7E83B6E8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64A941" w14:textId="77777777" w:rsidR="00C017DF" w:rsidRPr="00C017DF" w:rsidRDefault="00C017DF" w:rsidP="00C017DF">
      <w:pPr>
        <w:rPr>
          <w:rFonts w:ascii="Arial" w:hAnsi="Arial" w:cs="Arial"/>
          <w:sz w:val="20"/>
          <w:szCs w:val="20"/>
        </w:rPr>
      </w:pPr>
    </w:p>
    <w:p w14:paraId="3DBE1434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019F6D1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F1E874B" w14:textId="77777777" w:rsidR="00684D3F" w:rsidRDefault="008D5ACC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4BD6CF8B">
          <v:line id="_x0000_s1047" style="position:absolute;z-index:251656704" from="-43.25pt,3.05pt" to="514.75pt,3.05pt">
            <v:stroke dashstyle="1 1" endcap="round"/>
          </v:line>
        </w:pict>
      </w:r>
    </w:p>
    <w:p w14:paraId="11391A25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6ACC55F" w14:textId="77777777" w:rsidR="006E0AC4" w:rsidRDefault="006E0AC4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D1CB5BD" w14:textId="77777777" w:rsidR="00007C58" w:rsidRDefault="008A009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1174E08A" w14:textId="77777777" w:rsidR="00227773" w:rsidRPr="00AC5736" w:rsidRDefault="008D5ACC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0AE4F74B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0CEFAC06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1DEE" w14:textId="77777777" w:rsidR="00CB23B6" w:rsidRDefault="00CB23B6">
      <w:r>
        <w:separator/>
      </w:r>
    </w:p>
  </w:endnote>
  <w:endnote w:type="continuationSeparator" w:id="0">
    <w:p w14:paraId="456E72F7" w14:textId="77777777" w:rsidR="00CB23B6" w:rsidRDefault="00CB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A6C7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765CFD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DC163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EC51A1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5480BBA5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69AB8A1F" w14:textId="2D87BBDB" w:rsidR="0050736E" w:rsidRPr="004A34E8" w:rsidRDefault="005E7EF8" w:rsidP="004A34E8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A9DB0" w14:textId="77777777" w:rsidR="00CB23B6" w:rsidRDefault="00CB23B6">
      <w:r>
        <w:separator/>
      </w:r>
    </w:p>
  </w:footnote>
  <w:footnote w:type="continuationSeparator" w:id="0">
    <w:p w14:paraId="643A4D35" w14:textId="77777777" w:rsidR="00CB23B6" w:rsidRDefault="00CB2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B8BD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3D3A155C" w14:textId="77777777" w:rsidR="0050736E" w:rsidRPr="00D436E8" w:rsidRDefault="008D5ACC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52C1BD74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6D8DDE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768AEEE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4AFB2D31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B92B48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21018998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5308490F" w14:textId="77777777" w:rsidR="00B92B48" w:rsidRPr="00D7052B" w:rsidRDefault="00E97B59" w:rsidP="00B92B48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7B59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Team </w:t>
                </w:r>
              </w:p>
              <w:p w14:paraId="7FE7B12B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2591987">
    <w:abstractNumId w:val="2"/>
  </w:num>
  <w:num w:numId="2" w16cid:durableId="1686207736">
    <w:abstractNumId w:val="8"/>
  </w:num>
  <w:num w:numId="3" w16cid:durableId="281808850">
    <w:abstractNumId w:val="3"/>
  </w:num>
  <w:num w:numId="4" w16cid:durableId="382993923">
    <w:abstractNumId w:val="12"/>
  </w:num>
  <w:num w:numId="5" w16cid:durableId="1179156093">
    <w:abstractNumId w:val="10"/>
  </w:num>
  <w:num w:numId="6" w16cid:durableId="1511412982">
    <w:abstractNumId w:val="9"/>
  </w:num>
  <w:num w:numId="7" w16cid:durableId="577011525">
    <w:abstractNumId w:val="5"/>
  </w:num>
  <w:num w:numId="8" w16cid:durableId="1456217041">
    <w:abstractNumId w:val="4"/>
  </w:num>
  <w:num w:numId="9" w16cid:durableId="1272319585">
    <w:abstractNumId w:val="11"/>
  </w:num>
  <w:num w:numId="10" w16cid:durableId="1068501602">
    <w:abstractNumId w:val="6"/>
  </w:num>
  <w:num w:numId="11" w16cid:durableId="10331316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00999213">
    <w:abstractNumId w:val="7"/>
  </w:num>
  <w:num w:numId="13" w16cid:durableId="56938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ENO5gCuvSqMgaRyiNNDqT4qANpsn6mHG+ql0bg7eblT8DrLOA+IR+WEHCFL0pzahb0Wj0JrwLX7P8hW3FDqE+w==" w:salt="DrzdROluB2hYjQggt8/N5g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0723"/>
    <w:rsid w:val="00007C58"/>
    <w:rsid w:val="00034ADF"/>
    <w:rsid w:val="00087B32"/>
    <w:rsid w:val="000B4204"/>
    <w:rsid w:val="000E7734"/>
    <w:rsid w:val="00124764"/>
    <w:rsid w:val="00177552"/>
    <w:rsid w:val="001A5483"/>
    <w:rsid w:val="00227773"/>
    <w:rsid w:val="00254188"/>
    <w:rsid w:val="00255C21"/>
    <w:rsid w:val="00261787"/>
    <w:rsid w:val="002715D6"/>
    <w:rsid w:val="00347475"/>
    <w:rsid w:val="00353AA3"/>
    <w:rsid w:val="00365959"/>
    <w:rsid w:val="003747C1"/>
    <w:rsid w:val="003943FF"/>
    <w:rsid w:val="00395EFA"/>
    <w:rsid w:val="003E3299"/>
    <w:rsid w:val="00403C13"/>
    <w:rsid w:val="004213FE"/>
    <w:rsid w:val="00482264"/>
    <w:rsid w:val="00487D43"/>
    <w:rsid w:val="004A34E8"/>
    <w:rsid w:val="004A4147"/>
    <w:rsid w:val="0050736E"/>
    <w:rsid w:val="0051119D"/>
    <w:rsid w:val="005441DD"/>
    <w:rsid w:val="0054511E"/>
    <w:rsid w:val="005538BF"/>
    <w:rsid w:val="00580B78"/>
    <w:rsid w:val="005C1E53"/>
    <w:rsid w:val="005E7EF8"/>
    <w:rsid w:val="00615814"/>
    <w:rsid w:val="00631192"/>
    <w:rsid w:val="006460FD"/>
    <w:rsid w:val="00684D3F"/>
    <w:rsid w:val="006B7AE8"/>
    <w:rsid w:val="006C07D3"/>
    <w:rsid w:val="006C5B99"/>
    <w:rsid w:val="006E0AC4"/>
    <w:rsid w:val="006E36AA"/>
    <w:rsid w:val="00717D6B"/>
    <w:rsid w:val="00744A50"/>
    <w:rsid w:val="00750623"/>
    <w:rsid w:val="0077260C"/>
    <w:rsid w:val="00786B44"/>
    <w:rsid w:val="008237C4"/>
    <w:rsid w:val="00823A72"/>
    <w:rsid w:val="00837B03"/>
    <w:rsid w:val="00881EF6"/>
    <w:rsid w:val="008826C9"/>
    <w:rsid w:val="00891CF1"/>
    <w:rsid w:val="008A0098"/>
    <w:rsid w:val="008D0AEE"/>
    <w:rsid w:val="008D5ACC"/>
    <w:rsid w:val="0090196A"/>
    <w:rsid w:val="009037C2"/>
    <w:rsid w:val="009061BF"/>
    <w:rsid w:val="00921A96"/>
    <w:rsid w:val="009A0B8C"/>
    <w:rsid w:val="009C09FF"/>
    <w:rsid w:val="009D7208"/>
    <w:rsid w:val="00A00732"/>
    <w:rsid w:val="00A103DF"/>
    <w:rsid w:val="00A30C1B"/>
    <w:rsid w:val="00A33E3E"/>
    <w:rsid w:val="00A81890"/>
    <w:rsid w:val="00A9030D"/>
    <w:rsid w:val="00AB0061"/>
    <w:rsid w:val="00AB3BC5"/>
    <w:rsid w:val="00AC3BFC"/>
    <w:rsid w:val="00AC5736"/>
    <w:rsid w:val="00AF638E"/>
    <w:rsid w:val="00B37B75"/>
    <w:rsid w:val="00B40CDD"/>
    <w:rsid w:val="00B867E7"/>
    <w:rsid w:val="00B92AFE"/>
    <w:rsid w:val="00B92B48"/>
    <w:rsid w:val="00BB71B8"/>
    <w:rsid w:val="00BC4F8C"/>
    <w:rsid w:val="00BF1144"/>
    <w:rsid w:val="00C017DF"/>
    <w:rsid w:val="00C5793A"/>
    <w:rsid w:val="00C647E8"/>
    <w:rsid w:val="00CB23B6"/>
    <w:rsid w:val="00CF5B5D"/>
    <w:rsid w:val="00D277FB"/>
    <w:rsid w:val="00D40B8B"/>
    <w:rsid w:val="00D436E8"/>
    <w:rsid w:val="00D636DB"/>
    <w:rsid w:val="00D7052B"/>
    <w:rsid w:val="00DA5D3F"/>
    <w:rsid w:val="00DB7BD9"/>
    <w:rsid w:val="00DB7EF0"/>
    <w:rsid w:val="00E80E79"/>
    <w:rsid w:val="00E97B59"/>
    <w:rsid w:val="00EA7502"/>
    <w:rsid w:val="00EC51A1"/>
    <w:rsid w:val="00F26A9E"/>
    <w:rsid w:val="00F351F7"/>
    <w:rsid w:val="00F804C1"/>
    <w:rsid w:val="00FD0E45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7E4003BF"/>
  <w15:chartTrackingRefBased/>
  <w15:docId w15:val="{DD8346AC-9949-4318-A89B-A7170CD9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DFFEAD8-5930-4C64-ADDC-293AA6930D69}"/>
</file>

<file path=customXml/itemProps2.xml><?xml version="1.0" encoding="utf-8"?>
<ds:datastoreItem xmlns:ds="http://schemas.openxmlformats.org/officeDocument/2006/customXml" ds:itemID="{293C85AB-BDC8-4126-AD82-A7754F9160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BB9032-68C1-4EF5-AA46-521A90A1B9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F81C21-F6E3-4149-9C19-8E1B5185E9A2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infopath/2007/PartnerControl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protocol-kur-techniek-team-l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2024-02-24T12:29:00Z</dcterms:created>
  <dcterms:modified xsi:type="dcterms:W3CDTF">2024-02-24T12:55:00Z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